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F67" w:rsidRDefault="007C3F67" w:rsidP="007C3F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BATECOK</w:t>
      </w:r>
      <w:r>
        <w:rPr>
          <w:rFonts w:ascii="Times New Roman" w:hAnsi="Times New Roman" w:cs="Times New Roman"/>
          <w:sz w:val="24"/>
          <w:szCs w:val="24"/>
        </w:rPr>
        <w:t xml:space="preserve">     (fl.1458)</w:t>
      </w:r>
    </w:p>
    <w:p w:rsidR="007C3F67" w:rsidRDefault="007C3F67" w:rsidP="007C3F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7C3F67" w:rsidRDefault="007C3F67" w:rsidP="007C3F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C3F67" w:rsidRDefault="007C3F67" w:rsidP="007C3F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C3F67" w:rsidRDefault="007C3F67" w:rsidP="007C3F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Dec.1458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p.53)</w:t>
      </w:r>
    </w:p>
    <w:p w:rsidR="007C3F67" w:rsidRDefault="007C3F67" w:rsidP="007C3F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C3F67" w:rsidRDefault="007C3F67" w:rsidP="007C3F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C3F67" w:rsidRDefault="007C3F67" w:rsidP="007C3F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F67" w:rsidRDefault="007C3F67" w:rsidP="00564E3C">
      <w:pPr>
        <w:spacing w:after="0" w:line="240" w:lineRule="auto"/>
      </w:pPr>
      <w:r>
        <w:separator/>
      </w:r>
    </w:p>
  </w:endnote>
  <w:endnote w:type="continuationSeparator" w:id="0">
    <w:p w:rsidR="007C3F67" w:rsidRDefault="007C3F6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C3F67">
      <w:rPr>
        <w:rFonts w:ascii="Times New Roman" w:hAnsi="Times New Roman" w:cs="Times New Roman"/>
        <w:noProof/>
        <w:sz w:val="24"/>
        <w:szCs w:val="24"/>
      </w:rPr>
      <w:t>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F67" w:rsidRDefault="007C3F67" w:rsidP="00564E3C">
      <w:pPr>
        <w:spacing w:after="0" w:line="240" w:lineRule="auto"/>
      </w:pPr>
      <w:r>
        <w:separator/>
      </w:r>
    </w:p>
  </w:footnote>
  <w:footnote w:type="continuationSeparator" w:id="0">
    <w:p w:rsidR="007C3F67" w:rsidRDefault="007C3F6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F67"/>
    <w:rsid w:val="00372DC6"/>
    <w:rsid w:val="00564E3C"/>
    <w:rsid w:val="0064591D"/>
    <w:rsid w:val="007C3F6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0BA8CA-B8F8-4650-9934-BB2C05E1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2016-02-05T20:40:00Z</dcterms:created>
  <dcterms:modified xsi:type="dcterms:W3CDTF">2016-02-05T20:41:00Z</dcterms:modified>
</cp:coreProperties>
</file>